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2026-0413-23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 &amp; Sanitärtechnik - Erweiterung G8/G9 am Schillergymnasium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